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D3B214F" w14:textId="358C482E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7079C464" w14:textId="77777777" w:rsidR="00C6480B" w:rsidRDefault="00C6480B" w:rsidP="00940F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Landkreis Leer</w:t>
            </w:r>
          </w:p>
          <w:p w14:paraId="0856D8F5" w14:textId="77777777" w:rsidR="00C6480B" w:rsidRDefault="00C6480B" w:rsidP="00940F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Hauptamt, Zentrale Vergabestelle (I/10.5)</w:t>
            </w:r>
          </w:p>
          <w:p w14:paraId="4D09CD89" w14:textId="61B9E0B4" w:rsidR="00C6480B" w:rsidRPr="00C6480B" w:rsidRDefault="00C6480B" w:rsidP="00940F1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26789 Leer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1352B4" w:rsidRPr="008F6547" w14:paraId="750FAC20" w14:textId="77777777" w:rsidTr="00C121B7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1352B4" w:rsidRPr="008F6547" w:rsidRDefault="001352B4" w:rsidP="001352B4"/>
        </w:tc>
        <w:tc>
          <w:tcPr>
            <w:tcW w:w="7660" w:type="dxa"/>
            <w:gridSpan w:val="3"/>
            <w:tcBorders>
              <w:bottom w:val="single" w:sz="4" w:space="0" w:color="808080"/>
            </w:tcBorders>
          </w:tcPr>
          <w:p w14:paraId="182C42E9" w14:textId="0B3EED9C" w:rsidR="001352B4" w:rsidRPr="00290A7D" w:rsidRDefault="001352B4" w:rsidP="001352B4">
            <w:pPr>
              <w:rPr>
                <w:b/>
                <w:bCs/>
                <w:highlight w:val="yellow"/>
              </w:rPr>
            </w:pPr>
            <w:proofErr w:type="spellStart"/>
            <w:r>
              <w:rPr>
                <w:b/>
                <w:bCs/>
                <w:color w:val="000000"/>
                <w:highlight w:val="yellow"/>
                <w:lang w:val="en-US"/>
              </w:rPr>
              <w:t>Gebäudemanagement</w:t>
            </w:r>
            <w:proofErr w:type="spellEnd"/>
          </w:p>
        </w:tc>
      </w:tr>
      <w:tr w:rsidR="001352B4" w:rsidRPr="008F6547" w14:paraId="147AF24B" w14:textId="77777777" w:rsidTr="00C121B7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1352B4" w:rsidRPr="008F6547" w:rsidRDefault="001352B4" w:rsidP="001352B4"/>
        </w:tc>
        <w:tc>
          <w:tcPr>
            <w:tcW w:w="7660" w:type="dxa"/>
            <w:gridSpan w:val="3"/>
            <w:tcBorders>
              <w:bottom w:val="single" w:sz="4" w:space="0" w:color="808080"/>
            </w:tcBorders>
          </w:tcPr>
          <w:p w14:paraId="5FF35118" w14:textId="41D51FAB" w:rsidR="001352B4" w:rsidRPr="00C6480B" w:rsidRDefault="00F5501B" w:rsidP="001352B4">
            <w:pPr>
              <w:rPr>
                <w:b/>
                <w:highlight w:val="yellow"/>
              </w:rPr>
            </w:pPr>
            <w:proofErr w:type="spellStart"/>
            <w:r>
              <w:rPr>
                <w:b/>
                <w:bCs/>
                <w:color w:val="000000"/>
                <w:highlight w:val="yellow"/>
                <w:lang w:val="en-US"/>
              </w:rPr>
              <w:t>Oberschule</w:t>
            </w:r>
            <w:proofErr w:type="spellEnd"/>
            <w:r>
              <w:rPr>
                <w:b/>
                <w:bCs/>
                <w:color w:val="000000"/>
                <w:highlight w:val="yellow"/>
                <w:lang w:val="en-US"/>
              </w:rPr>
              <w:t xml:space="preserve"> </w:t>
            </w:r>
            <w:r w:rsidR="00690260">
              <w:rPr>
                <w:b/>
                <w:bCs/>
                <w:color w:val="000000"/>
                <w:highlight w:val="yellow"/>
                <w:lang w:val="en-US"/>
              </w:rPr>
              <w:t>Weener</w:t>
            </w:r>
            <w:r>
              <w:rPr>
                <w:b/>
                <w:bCs/>
                <w:color w:val="000000"/>
                <w:highlight w:val="yellow"/>
                <w:lang w:val="en-US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highlight w:val="yellow"/>
                <w:lang w:val="en-US"/>
              </w:rPr>
              <w:t>Neubau</w:t>
            </w:r>
            <w:proofErr w:type="spellEnd"/>
            <w:r>
              <w:rPr>
                <w:b/>
                <w:bCs/>
                <w:color w:val="000000"/>
                <w:highlight w:val="yellow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highlight w:val="yellow"/>
                <w:lang w:val="en-US"/>
              </w:rPr>
              <w:t>Dreifeldsporthalle</w:t>
            </w:r>
            <w:proofErr w:type="spellEnd"/>
          </w:p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1352B4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E8067CC" w:rsidR="001352B4" w:rsidRPr="00C6480B" w:rsidRDefault="001352B4" w:rsidP="001352B4">
            <w:pPr>
              <w:rPr>
                <w:b/>
              </w:rPr>
            </w:pPr>
            <w:r w:rsidRPr="006806C8">
              <w:rPr>
                <w:b/>
                <w:highlight w:val="yellow"/>
              </w:rPr>
              <w:t>2</w:t>
            </w:r>
            <w:r w:rsidR="00F5501B">
              <w:rPr>
                <w:b/>
                <w:highlight w:val="yellow"/>
              </w:rPr>
              <w:t>6</w:t>
            </w:r>
            <w:r>
              <w:rPr>
                <w:b/>
                <w:highlight w:val="yellow"/>
              </w:rPr>
              <w:t>-</w:t>
            </w:r>
            <w:r w:rsidR="00F5501B">
              <w:rPr>
                <w:b/>
                <w:highlight w:val="yellow"/>
              </w:rPr>
              <w:t>070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36EFF8EF" w:rsidR="001352B4" w:rsidRPr="00C6480B" w:rsidRDefault="00F5501B" w:rsidP="001352B4">
            <w:pPr>
              <w:rPr>
                <w:b/>
              </w:rPr>
            </w:pPr>
            <w:r w:rsidRPr="00F5501B">
              <w:rPr>
                <w:b/>
                <w:highlight w:val="yellow"/>
              </w:rPr>
              <w:t>Maler- und Lackierarbeiten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690260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C6480B">
              <w:rPr>
                <w:highlight w:val="yellow"/>
              </w:rPr>
              <w:t>Leistungsverzeichnis/</w:t>
            </w:r>
            <w:r w:rsidRPr="0087086B">
              <w:t>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90260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DBB6639" w:rsidR="00126ACC" w:rsidRPr="00597968" w:rsidRDefault="00C6480B" w:rsidP="00343764">
            <w:pPr>
              <w:jc w:val="left"/>
            </w:pPr>
            <w:r w:rsidRPr="00C6480B">
              <w:rPr>
                <w:highlight w:val="yellow"/>
              </w:rPr>
              <w:t>Tariftreueerklärung</w:t>
            </w:r>
            <w:r>
              <w:rPr>
                <w:highlight w:val="yellow"/>
              </w:rPr>
              <w:t xml:space="preserve"> nach </w:t>
            </w:r>
            <w:proofErr w:type="spellStart"/>
            <w:r>
              <w:rPr>
                <w:highlight w:val="yellow"/>
              </w:rPr>
              <w:t>NTVergG</w:t>
            </w:r>
            <w:proofErr w:type="spellEnd"/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6FF02398" w:rsidR="00126ACC" w:rsidRPr="00597968" w:rsidRDefault="00052609" w:rsidP="00F44312">
            <w:pPr>
              <w:jc w:val="left"/>
            </w:pPr>
            <w:r w:rsidRPr="00052609">
              <w:rPr>
                <w:highlight w:val="yellow"/>
              </w:rPr>
              <w:t>Nachweise der Anforderungen der Leistungsbeschreibung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F5501B">
              <w:rPr>
                <w:highlight w:val="yellow"/>
              </w:rPr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F5501B">
              <w:rPr>
                <w:highlight w:val="yellow"/>
              </w:rPr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9026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C6480B">
        <w:trPr>
          <w:trHeight w:val="284"/>
        </w:trPr>
        <w:tc>
          <w:tcPr>
            <w:tcW w:w="6124" w:type="dxa"/>
            <w:gridSpan w:val="9"/>
            <w:shd w:val="clear" w:color="auto" w:fill="FFFF00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shd w:val="clear" w:color="auto" w:fill="FFFF00"/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shd w:val="clear" w:color="auto" w:fill="FFFF00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C6480B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C6480B" w:rsidRDefault="00F44312" w:rsidP="00C06D23">
            <w:pPr>
              <w:pStyle w:val="berschrift1"/>
              <w:rPr>
                <w:strike/>
              </w:rPr>
            </w:pPr>
            <w:r w:rsidRPr="00C6480B">
              <w:rPr>
                <w:strike/>
              </w:rP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C6480B" w:rsidRDefault="00F44312" w:rsidP="00F44312">
            <w:pPr>
              <w:jc w:val="right"/>
              <w:rPr>
                <w:b/>
                <w:strike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C6480B" w:rsidRDefault="00F44312" w:rsidP="00F44312">
            <w:pPr>
              <w:jc w:val="center"/>
              <w:rPr>
                <w:b/>
                <w:strike/>
              </w:rPr>
            </w:pPr>
            <w:r w:rsidRPr="00C6480B">
              <w:rPr>
                <w:b/>
                <w:strike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C6480B">
        <w:trPr>
          <w:trHeight w:val="291"/>
        </w:trPr>
        <w:tc>
          <w:tcPr>
            <w:tcW w:w="7172" w:type="dxa"/>
            <w:gridSpan w:val="10"/>
            <w:shd w:val="clear" w:color="auto" w:fill="FFFF0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shd w:val="clear" w:color="auto" w:fill="FFFF00"/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shd w:val="clear" w:color="auto" w:fill="FFFF00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9026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69026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9026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9026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220"/>
        <w:gridCol w:w="42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2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2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2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2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2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2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2"/>
            <w:vAlign w:val="center"/>
          </w:tcPr>
          <w:p w14:paraId="7D758BE9" w14:textId="77777777" w:rsidR="00C6480B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  <w:p w14:paraId="686AAC1A" w14:textId="77777777" w:rsidR="00C6480B" w:rsidRDefault="00C6480B" w:rsidP="0037597C"/>
          <w:p w14:paraId="3DEF87F2" w14:textId="06911E41" w:rsidR="00927CA7" w:rsidRDefault="00927CA7" w:rsidP="0037597C"/>
        </w:tc>
      </w:tr>
      <w:tr w:rsidR="00927CA7" w:rsidRPr="0027784E" w14:paraId="47479696" w14:textId="77777777" w:rsidTr="000F3508">
        <w:trPr>
          <w:gridAfter w:val="1"/>
          <w:wAfter w:w="426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023487E" w14:textId="37B23F86" w:rsidR="00927CA7" w:rsidRPr="00927CA7" w:rsidRDefault="00927CA7" w:rsidP="009F383F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46" w:type="dxa"/>
            <w:gridSpan w:val="2"/>
            <w:vAlign w:val="center"/>
          </w:tcPr>
          <w:p w14:paraId="05527462" w14:textId="2BAB6678" w:rsidR="00927CA7" w:rsidRPr="00927CA7" w:rsidRDefault="00927CA7" w:rsidP="0037597C">
            <w:pPr>
              <w:rPr>
                <w:b/>
              </w:rPr>
            </w:pPr>
            <w:r>
              <w:rPr>
                <w:b/>
              </w:rPr>
              <w:t>Ich/Wir bitte(n) um folgende Information(en):</w:t>
            </w:r>
          </w:p>
        </w:tc>
      </w:tr>
      <w:tr w:rsidR="00C6480B" w:rsidRPr="0027784E" w14:paraId="46C42369" w14:textId="77777777" w:rsidTr="000F3508">
        <w:trPr>
          <w:gridAfter w:val="1"/>
          <w:wAfter w:w="426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1ED8340" w14:textId="77777777" w:rsidR="00C6480B" w:rsidRDefault="00C6480B" w:rsidP="009F383F">
            <w:pPr>
              <w:rPr>
                <w:b/>
              </w:rPr>
            </w:pPr>
          </w:p>
          <w:p w14:paraId="52F3E8C8" w14:textId="6986C2D6" w:rsidR="00927CA7" w:rsidRPr="00C6480B" w:rsidRDefault="00927CA7" w:rsidP="009F383F">
            <w:pPr>
              <w:rPr>
                <w:b/>
              </w:rPr>
            </w:pPr>
          </w:p>
        </w:tc>
        <w:tc>
          <w:tcPr>
            <w:tcW w:w="8646" w:type="dxa"/>
            <w:gridSpan w:val="2"/>
            <w:vAlign w:val="center"/>
          </w:tcPr>
          <w:p w14:paraId="486BA0C2" w14:textId="77777777" w:rsidR="00927CA7" w:rsidRDefault="00927CA7" w:rsidP="0037597C"/>
          <w:p w14:paraId="37DA547A" w14:textId="74764E88" w:rsidR="00C6480B" w:rsidRDefault="00B5425C" w:rsidP="0037597C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90260">
              <w:fldChar w:fldCharType="separate"/>
            </w:r>
            <w:r>
              <w:fldChar w:fldCharType="end"/>
            </w:r>
            <w:r w:rsidR="00927CA7">
              <w:t xml:space="preserve">     Submissionsniederschrift (gemäß § 14a Abs. 7 VOB/A</w:t>
            </w:r>
            <w:r w:rsidR="0087086B">
              <w:t xml:space="preserve"> 2019</w:t>
            </w:r>
            <w:r w:rsidR="00927CA7">
              <w:t>)</w:t>
            </w:r>
          </w:p>
          <w:p w14:paraId="23F345A9" w14:textId="2E14F094" w:rsidR="00927CA7" w:rsidRPr="00C6480B" w:rsidRDefault="00927CA7" w:rsidP="0037597C">
            <w:pPr>
              <w:rPr>
                <w:b/>
              </w:rPr>
            </w:pP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4DE795D3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</w:t>
            </w:r>
            <w:r w:rsidR="00FC1D18" w:rsidRPr="00C6480B">
              <w:rPr>
                <w:highlight w:val="yellow"/>
              </w:rPr>
              <w:t>bei schriftlichem Angebot</w:t>
            </w:r>
            <w:r w:rsidR="00FC1D18">
              <w:t>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70B69B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90A7D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290A7D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44F91"/>
    <w:multiLevelType w:val="hybridMultilevel"/>
    <w:tmpl w:val="82D49D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42048339">
    <w:abstractNumId w:val="1"/>
  </w:num>
  <w:num w:numId="2" w16cid:durableId="1389496722">
    <w:abstractNumId w:val="7"/>
  </w:num>
  <w:num w:numId="3" w16cid:durableId="1534925203">
    <w:abstractNumId w:val="9"/>
  </w:num>
  <w:num w:numId="4" w16cid:durableId="1408308586">
    <w:abstractNumId w:val="24"/>
  </w:num>
  <w:num w:numId="5" w16cid:durableId="574827567">
    <w:abstractNumId w:val="11"/>
  </w:num>
  <w:num w:numId="6" w16cid:durableId="1177228985">
    <w:abstractNumId w:val="3"/>
  </w:num>
  <w:num w:numId="7" w16cid:durableId="1864709293">
    <w:abstractNumId w:val="14"/>
  </w:num>
  <w:num w:numId="8" w16cid:durableId="1774090354">
    <w:abstractNumId w:val="10"/>
  </w:num>
  <w:num w:numId="9" w16cid:durableId="897011560">
    <w:abstractNumId w:val="23"/>
  </w:num>
  <w:num w:numId="10" w16cid:durableId="1757939536">
    <w:abstractNumId w:val="6"/>
  </w:num>
  <w:num w:numId="11" w16cid:durableId="2033845529">
    <w:abstractNumId w:val="13"/>
  </w:num>
  <w:num w:numId="12" w16cid:durableId="1577125364">
    <w:abstractNumId w:val="13"/>
  </w:num>
  <w:num w:numId="13" w16cid:durableId="893351064">
    <w:abstractNumId w:val="13"/>
  </w:num>
  <w:num w:numId="14" w16cid:durableId="1091002277">
    <w:abstractNumId w:val="13"/>
  </w:num>
  <w:num w:numId="15" w16cid:durableId="236402342">
    <w:abstractNumId w:val="13"/>
  </w:num>
  <w:num w:numId="16" w16cid:durableId="1092354512">
    <w:abstractNumId w:val="2"/>
  </w:num>
  <w:num w:numId="17" w16cid:durableId="38940149">
    <w:abstractNumId w:val="2"/>
  </w:num>
  <w:num w:numId="18" w16cid:durableId="459107102">
    <w:abstractNumId w:val="18"/>
  </w:num>
  <w:num w:numId="19" w16cid:durableId="2097436727">
    <w:abstractNumId w:val="15"/>
  </w:num>
  <w:num w:numId="20" w16cid:durableId="1158424458">
    <w:abstractNumId w:val="12"/>
  </w:num>
  <w:num w:numId="21" w16cid:durableId="325984733">
    <w:abstractNumId w:val="8"/>
  </w:num>
  <w:num w:numId="22" w16cid:durableId="1113863025">
    <w:abstractNumId w:val="0"/>
  </w:num>
  <w:num w:numId="23" w16cid:durableId="1797288764">
    <w:abstractNumId w:val="17"/>
  </w:num>
  <w:num w:numId="24" w16cid:durableId="960723078">
    <w:abstractNumId w:val="20"/>
  </w:num>
  <w:num w:numId="25" w16cid:durableId="2127238980">
    <w:abstractNumId w:val="22"/>
  </w:num>
  <w:num w:numId="26" w16cid:durableId="7025125">
    <w:abstractNumId w:val="4"/>
  </w:num>
  <w:num w:numId="27" w16cid:durableId="191266518">
    <w:abstractNumId w:val="16"/>
  </w:num>
  <w:num w:numId="28" w16cid:durableId="1974822254">
    <w:abstractNumId w:val="19"/>
  </w:num>
  <w:num w:numId="29" w16cid:durableId="558327239">
    <w:abstractNumId w:val="2"/>
  </w:num>
  <w:num w:numId="30" w16cid:durableId="1811704499">
    <w:abstractNumId w:val="2"/>
  </w:num>
  <w:num w:numId="31" w16cid:durableId="1634866640">
    <w:abstractNumId w:val="2"/>
  </w:num>
  <w:num w:numId="32" w16cid:durableId="120075736">
    <w:abstractNumId w:val="2"/>
  </w:num>
  <w:num w:numId="33" w16cid:durableId="68694100">
    <w:abstractNumId w:val="5"/>
  </w:num>
  <w:num w:numId="34" w16cid:durableId="2464988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52609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7B47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52B4"/>
    <w:rsid w:val="00140608"/>
    <w:rsid w:val="001416AD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5C99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0A7D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3AA"/>
    <w:rsid w:val="002F3C65"/>
    <w:rsid w:val="002F4952"/>
    <w:rsid w:val="002F6302"/>
    <w:rsid w:val="00307B26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3764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739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4EC7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413A2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1892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0260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086B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7CA7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2AB"/>
    <w:rsid w:val="00A604E0"/>
    <w:rsid w:val="00A61338"/>
    <w:rsid w:val="00A630FF"/>
    <w:rsid w:val="00A675E5"/>
    <w:rsid w:val="00A71699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1D03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425C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3250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6480B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EF0AB2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501B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92ED76F"/>
  <w15:docId w15:val="{751F8AF8-C4F5-4427-98DE-6CB912B7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8524C-A8CC-4146-8E7C-025E6D49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774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Siebert, Markus</cp:lastModifiedBy>
  <cp:revision>18</cp:revision>
  <cp:lastPrinted>2019-04-10T06:42:00Z</cp:lastPrinted>
  <dcterms:created xsi:type="dcterms:W3CDTF">2019-04-30T08:20:00Z</dcterms:created>
  <dcterms:modified xsi:type="dcterms:W3CDTF">2026-04-23T08:17:00Z</dcterms:modified>
</cp:coreProperties>
</file>